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Sussex</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Sussex</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Sussex</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Sussex</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Sussex</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Sussex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Mid Sussex</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Sussex is estimated to be </w:t>
      </w:r>
      <w:r w:rsidRPr="00773DF7">
        <w:rPr>
          <w:rFonts w:ascii="Libre Franklin Light" w:eastAsia="Times New Roman" w:hAnsi="Libre Franklin Light" w:cs="Calibri Light"/>
          <w:b/>
          <w:bCs/>
          <w:color w:val="C45911" w:themeColor="accent2" w:themeShade="BF"/>
        </w:rPr>
        <w:t xml:space="preserve">£1,801,017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Sussex</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Sussex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Sussex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Sussex</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Sussex.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Sussex</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Sussex.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Sussex</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Sussex</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Sussex.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Sussex</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Sussex</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Sussex</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Sussex</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Sussex</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Sussex</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£1,801,017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Sussex</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£29,336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£606,677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£43,460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£1,086,912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£1,801,017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Sussex</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Sussex</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Sussex</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Sussex</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Sussex</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Sussex</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Sussex</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Sussex</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AE32D7A-971B-4130-83F7-9A4EA154A51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